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681" w:rsidRPr="003307D7" w:rsidRDefault="00077681" w:rsidP="003307D7">
      <w:pPr>
        <w:rPr>
          <w:rFonts w:ascii="Times New Roman" w:hAnsi="Times New Roman"/>
          <w:sz w:val="24"/>
          <w:szCs w:val="24"/>
          <w:lang w:val="uk-UA"/>
        </w:rPr>
      </w:pPr>
      <w:r w:rsidRPr="003307D7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3307D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Додаток </w:t>
      </w:r>
    </w:p>
    <w:p w:rsidR="00077681" w:rsidRPr="003307D7" w:rsidRDefault="00077681" w:rsidP="003307D7">
      <w:pPr>
        <w:rPr>
          <w:rFonts w:ascii="Times New Roman" w:hAnsi="Times New Roman"/>
          <w:sz w:val="24"/>
          <w:szCs w:val="24"/>
          <w:lang w:val="uk-UA"/>
        </w:rPr>
      </w:pPr>
      <w:r w:rsidRPr="003307D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до рішення сесії міської ради</w:t>
      </w:r>
    </w:p>
    <w:p w:rsidR="00077681" w:rsidRPr="003307D7" w:rsidRDefault="00077681" w:rsidP="003307D7">
      <w:pPr>
        <w:tabs>
          <w:tab w:val="left" w:pos="6570"/>
        </w:tabs>
        <w:rPr>
          <w:rFonts w:ascii="Times New Roman" w:hAnsi="Times New Roman"/>
          <w:sz w:val="24"/>
          <w:szCs w:val="24"/>
          <w:lang w:val="uk-UA"/>
        </w:rPr>
      </w:pPr>
      <w:r w:rsidRPr="003307D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05</w:t>
      </w:r>
      <w:r w:rsidRPr="003307D7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вересня</w:t>
      </w:r>
      <w:r w:rsidRPr="003307D7">
        <w:rPr>
          <w:rFonts w:ascii="Times New Roman" w:hAnsi="Times New Roman"/>
          <w:sz w:val="24"/>
          <w:szCs w:val="24"/>
          <w:lang w:val="uk-UA"/>
        </w:rPr>
        <w:t xml:space="preserve">  2014 року</w:t>
      </w:r>
    </w:p>
    <w:p w:rsidR="00077681" w:rsidRPr="003307D7" w:rsidRDefault="00077681" w:rsidP="003307D7">
      <w:pPr>
        <w:rPr>
          <w:rFonts w:ascii="Times New Roman" w:hAnsi="Times New Roman"/>
          <w:sz w:val="28"/>
          <w:szCs w:val="28"/>
          <w:lang w:val="uk-UA"/>
        </w:rPr>
      </w:pPr>
    </w:p>
    <w:p w:rsidR="00077681" w:rsidRPr="003307D7" w:rsidRDefault="00077681" w:rsidP="003307D7">
      <w:pPr>
        <w:rPr>
          <w:rFonts w:ascii="Times New Roman" w:hAnsi="Times New Roman"/>
          <w:sz w:val="28"/>
          <w:szCs w:val="28"/>
          <w:lang w:val="uk-UA"/>
        </w:rPr>
      </w:pPr>
    </w:p>
    <w:p w:rsidR="00077681" w:rsidRPr="003307D7" w:rsidRDefault="00077681" w:rsidP="003307D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77681" w:rsidRPr="003307D7" w:rsidRDefault="00077681" w:rsidP="003307D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77681" w:rsidRPr="002B1197" w:rsidRDefault="00077681" w:rsidP="003307D7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077681" w:rsidRPr="002B1197" w:rsidRDefault="00077681" w:rsidP="003307D7">
      <w:pPr>
        <w:tabs>
          <w:tab w:val="left" w:pos="3825"/>
        </w:tabs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2B1197">
        <w:rPr>
          <w:rFonts w:ascii="Times New Roman" w:hAnsi="Times New Roman"/>
          <w:b/>
          <w:sz w:val="32"/>
          <w:szCs w:val="32"/>
          <w:lang w:val="uk-UA"/>
        </w:rPr>
        <w:t>ІНВЕСТИЦІЙНА ПРОГРАМА</w:t>
      </w:r>
    </w:p>
    <w:p w:rsidR="00077681" w:rsidRPr="002B1197" w:rsidRDefault="00077681" w:rsidP="003307D7">
      <w:pPr>
        <w:tabs>
          <w:tab w:val="left" w:pos="3825"/>
        </w:tabs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2B1197">
        <w:rPr>
          <w:rFonts w:ascii="Times New Roman" w:hAnsi="Times New Roman"/>
          <w:b/>
          <w:sz w:val="32"/>
          <w:szCs w:val="32"/>
          <w:lang w:val="uk-UA"/>
        </w:rPr>
        <w:t>Лубенського комунального житлово-експлуатаційн</w:t>
      </w:r>
      <w:r>
        <w:rPr>
          <w:rFonts w:ascii="Times New Roman" w:hAnsi="Times New Roman"/>
          <w:b/>
          <w:sz w:val="32"/>
          <w:szCs w:val="32"/>
          <w:lang w:val="uk-UA"/>
        </w:rPr>
        <w:t>ого</w:t>
      </w:r>
      <w:r w:rsidRPr="002B1197">
        <w:rPr>
          <w:rFonts w:ascii="Times New Roman" w:hAnsi="Times New Roman"/>
          <w:b/>
          <w:sz w:val="32"/>
          <w:szCs w:val="32"/>
          <w:lang w:val="uk-UA"/>
        </w:rPr>
        <w:t xml:space="preserve"> управління </w:t>
      </w:r>
      <w:r>
        <w:rPr>
          <w:rFonts w:ascii="Times New Roman" w:hAnsi="Times New Roman"/>
          <w:b/>
          <w:sz w:val="32"/>
          <w:szCs w:val="32"/>
          <w:lang w:val="uk-UA"/>
        </w:rPr>
        <w:t>у сфері поводження з побутовими відходами у               м. Лубни</w:t>
      </w:r>
    </w:p>
    <w:p w:rsidR="00077681" w:rsidRPr="002B1197" w:rsidRDefault="00077681" w:rsidP="003307D7">
      <w:pPr>
        <w:tabs>
          <w:tab w:val="left" w:pos="3825"/>
        </w:tabs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2B1197">
        <w:rPr>
          <w:rFonts w:ascii="Times New Roman" w:hAnsi="Times New Roman"/>
          <w:b/>
          <w:sz w:val="32"/>
          <w:szCs w:val="32"/>
          <w:lang w:val="uk-UA"/>
        </w:rPr>
        <w:t>на 2014-20</w:t>
      </w:r>
      <w:r>
        <w:rPr>
          <w:rFonts w:ascii="Times New Roman" w:hAnsi="Times New Roman"/>
          <w:b/>
          <w:sz w:val="32"/>
          <w:szCs w:val="32"/>
          <w:lang w:val="uk-UA"/>
        </w:rPr>
        <w:t>25</w:t>
      </w:r>
      <w:r w:rsidRPr="002B1197">
        <w:rPr>
          <w:rFonts w:ascii="Times New Roman" w:hAnsi="Times New Roman"/>
          <w:b/>
          <w:sz w:val="32"/>
          <w:szCs w:val="32"/>
          <w:lang w:val="uk-UA"/>
        </w:rPr>
        <w:t xml:space="preserve"> роки</w:t>
      </w:r>
    </w:p>
    <w:p w:rsidR="00077681" w:rsidRPr="003307D7" w:rsidRDefault="00077681" w:rsidP="003307D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077681" w:rsidRPr="003307D7" w:rsidRDefault="00077681" w:rsidP="003307D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077681" w:rsidRPr="003307D7" w:rsidRDefault="00077681" w:rsidP="003307D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077681" w:rsidRPr="003307D7" w:rsidRDefault="00077681" w:rsidP="003307D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077681" w:rsidRPr="003307D7" w:rsidRDefault="00077681" w:rsidP="003307D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077681" w:rsidRPr="003307D7" w:rsidRDefault="00077681" w:rsidP="003307D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077681" w:rsidRPr="003307D7" w:rsidRDefault="00077681" w:rsidP="003307D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077681" w:rsidRPr="003307D7" w:rsidRDefault="00077681" w:rsidP="003307D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077681" w:rsidRPr="003307D7" w:rsidRDefault="00077681" w:rsidP="003307D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077681" w:rsidRPr="003307D7" w:rsidRDefault="00077681" w:rsidP="003307D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077681" w:rsidRPr="003307D7" w:rsidRDefault="00077681" w:rsidP="003307D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77681" w:rsidRPr="003307D7" w:rsidRDefault="00077681" w:rsidP="003307D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77681" w:rsidRDefault="00077681" w:rsidP="003307D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307D7">
        <w:rPr>
          <w:rFonts w:ascii="Times New Roman" w:hAnsi="Times New Roman"/>
          <w:b/>
          <w:sz w:val="28"/>
          <w:szCs w:val="28"/>
          <w:lang w:val="uk-UA"/>
        </w:rPr>
        <w:t>2014 рік</w:t>
      </w:r>
    </w:p>
    <w:p w:rsidR="00077681" w:rsidRDefault="00077681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br w:type="page"/>
      </w:r>
    </w:p>
    <w:p w:rsidR="00077681" w:rsidRPr="001D2414" w:rsidRDefault="00077681" w:rsidP="00E930C2">
      <w:pPr>
        <w:tabs>
          <w:tab w:val="left" w:pos="3825"/>
        </w:tabs>
        <w:spacing w:after="0" w:line="312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Інвестиційна програма </w:t>
      </w:r>
      <w:r w:rsidRPr="00F80B2A">
        <w:rPr>
          <w:rFonts w:ascii="Times New Roman" w:hAnsi="Times New Roman"/>
          <w:sz w:val="28"/>
          <w:szCs w:val="28"/>
          <w:lang w:val="uk-UA"/>
        </w:rPr>
        <w:t>Лубенського комунального житлово-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F80B2A">
        <w:rPr>
          <w:rFonts w:ascii="Times New Roman" w:hAnsi="Times New Roman"/>
          <w:sz w:val="28"/>
          <w:szCs w:val="28"/>
          <w:lang w:val="uk-UA"/>
        </w:rPr>
        <w:t>ксплуатаційного управління у сфері поводження з побутовими відходами у               м. Лубни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0B2A">
        <w:rPr>
          <w:rFonts w:ascii="Times New Roman" w:hAnsi="Times New Roman"/>
          <w:sz w:val="28"/>
          <w:szCs w:val="28"/>
          <w:lang w:val="uk-UA"/>
        </w:rPr>
        <w:t xml:space="preserve">на 2014-2025 роки </w:t>
      </w:r>
      <w:r w:rsidRPr="001D2414">
        <w:rPr>
          <w:rFonts w:ascii="Times New Roman" w:hAnsi="Times New Roman"/>
          <w:sz w:val="28"/>
          <w:szCs w:val="28"/>
          <w:lang w:val="uk-UA"/>
        </w:rPr>
        <w:t>(далі Програма) розроблена відповідно до</w:t>
      </w:r>
      <w:r w:rsidRPr="001D2414">
        <w:rPr>
          <w:sz w:val="28"/>
          <w:szCs w:val="28"/>
          <w:lang w:val="uk-UA"/>
        </w:rPr>
        <w:t xml:space="preserve"> </w:t>
      </w:r>
      <w:r w:rsidRPr="001D2414">
        <w:rPr>
          <w:rFonts w:ascii="Times New Roman" w:hAnsi="Times New Roman"/>
          <w:sz w:val="28"/>
          <w:szCs w:val="28"/>
          <w:lang w:val="uk-UA"/>
        </w:rPr>
        <w:t xml:space="preserve">постанови Кабінету </w:t>
      </w:r>
      <w:r>
        <w:rPr>
          <w:rFonts w:ascii="Times New Roman" w:hAnsi="Times New Roman"/>
          <w:sz w:val="28"/>
          <w:szCs w:val="28"/>
          <w:lang w:val="uk-UA"/>
        </w:rPr>
        <w:t xml:space="preserve">Міністрів України від </w:t>
      </w:r>
      <w:r w:rsidRPr="001D2414">
        <w:rPr>
          <w:rFonts w:ascii="Times New Roman" w:hAnsi="Times New Roman"/>
          <w:sz w:val="28"/>
          <w:szCs w:val="28"/>
          <w:lang w:val="uk-UA"/>
        </w:rPr>
        <w:t>26 липня 2006 року № 1010 «Про затвердження Порядку формування тарифів на послуги з вивезення побутових відходів», наказу Міністерства з питань житлово-комунального господарства №243 від 10.08.2009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D2414">
        <w:rPr>
          <w:rFonts w:ascii="Times New Roman" w:hAnsi="Times New Roman"/>
          <w:sz w:val="28"/>
          <w:szCs w:val="28"/>
          <w:lang w:val="uk-UA"/>
        </w:rPr>
        <w:t>р. «Про затвердження Методичних рекомендацій про застосування Порядку формування тарифів на послуги з вивезення побутових відходів»</w:t>
      </w:r>
      <w:r>
        <w:rPr>
          <w:rFonts w:ascii="Times New Roman" w:hAnsi="Times New Roman"/>
          <w:sz w:val="28"/>
          <w:szCs w:val="28"/>
          <w:lang w:val="uk-UA"/>
        </w:rPr>
        <w:t>, Закону України «Про відходи».</w:t>
      </w:r>
      <w:r w:rsidRPr="001D241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77681" w:rsidRDefault="00077681" w:rsidP="00E930C2">
      <w:pPr>
        <w:spacing w:after="0" w:line="312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25776">
        <w:rPr>
          <w:rFonts w:ascii="Times New Roman" w:hAnsi="Times New Roman"/>
          <w:sz w:val="28"/>
          <w:szCs w:val="28"/>
          <w:lang w:val="uk-UA"/>
        </w:rPr>
        <w:t xml:space="preserve">Сьогодні забруднення навколишнього середовища набуло глобального характеру і поставило людство на межу екологічної катастрофи. Проблема поводження із відходами для України надзвичайно важлива та надто болюча. Щоб наблизитися до європейських стандартів поводження із відходами, необхідна зміна у відповідальності та зміна підходів у поводженні з відходами. </w:t>
      </w:r>
    </w:p>
    <w:p w:rsidR="00077681" w:rsidRDefault="00077681" w:rsidP="00E930C2">
      <w:pPr>
        <w:spacing w:after="0" w:line="312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307D7">
        <w:rPr>
          <w:rFonts w:ascii="Times New Roman" w:hAnsi="Times New Roman"/>
          <w:sz w:val="28"/>
          <w:szCs w:val="28"/>
          <w:lang w:val="uk-UA"/>
        </w:rPr>
        <w:t xml:space="preserve">Місто Лубни є досить розвиненим промисловим,  торгівельним і культурним центром західного регіону Полтавщини, в якому проживає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3307D7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7,3</w:t>
      </w:r>
      <w:r w:rsidRPr="003307D7">
        <w:rPr>
          <w:rFonts w:ascii="Times New Roman" w:hAnsi="Times New Roman"/>
          <w:sz w:val="28"/>
          <w:szCs w:val="28"/>
          <w:lang w:val="uk-UA"/>
        </w:rPr>
        <w:t xml:space="preserve"> тис. чоловік. Місто має розвинену житлово-комунальну інфраструктуру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77681" w:rsidRPr="00063265" w:rsidRDefault="00077681" w:rsidP="00E930C2">
      <w:pPr>
        <w:pStyle w:val="NormalWeb"/>
        <w:spacing w:before="0" w:beforeAutospacing="0" w:after="0" w:afterAutospacing="0" w:line="312" w:lineRule="auto"/>
        <w:ind w:firstLine="567"/>
        <w:jc w:val="both"/>
        <w:rPr>
          <w:sz w:val="28"/>
          <w:szCs w:val="28"/>
          <w:lang w:val="uk-UA"/>
        </w:rPr>
      </w:pPr>
      <w:bookmarkStart w:id="0" w:name="22"/>
      <w:bookmarkEnd w:id="0"/>
      <w:r w:rsidRPr="00063265">
        <w:rPr>
          <w:sz w:val="28"/>
          <w:szCs w:val="28"/>
          <w:lang w:val="uk-UA" w:eastAsia="ar-SA"/>
        </w:rPr>
        <w:t>Утворювачами відходів на територ</w:t>
      </w:r>
      <w:r>
        <w:rPr>
          <w:sz w:val="28"/>
          <w:szCs w:val="28"/>
          <w:lang w:val="uk-UA" w:eastAsia="ar-SA"/>
        </w:rPr>
        <w:t>ії населених  пунктів громади є</w:t>
      </w:r>
      <w:r w:rsidRPr="00063265">
        <w:rPr>
          <w:sz w:val="28"/>
          <w:szCs w:val="28"/>
          <w:lang w:val="uk-UA" w:eastAsia="ar-SA"/>
        </w:rPr>
        <w:t>: населення, бюджетні установи, підприємства, установи, організації різних форм власності.</w:t>
      </w:r>
    </w:p>
    <w:p w:rsidR="00077681" w:rsidRDefault="00077681" w:rsidP="00E930C2">
      <w:pPr>
        <w:pStyle w:val="NormalWeb"/>
        <w:spacing w:before="0" w:beforeAutospacing="0" w:after="0" w:afterAutospacing="0" w:line="312" w:lineRule="auto"/>
        <w:ind w:firstLine="567"/>
        <w:jc w:val="both"/>
        <w:rPr>
          <w:sz w:val="28"/>
          <w:szCs w:val="28"/>
          <w:lang w:val="uk-UA"/>
        </w:rPr>
      </w:pPr>
      <w:r w:rsidRPr="001F1D73">
        <w:rPr>
          <w:sz w:val="28"/>
          <w:szCs w:val="28"/>
          <w:lang w:val="uk-UA"/>
        </w:rPr>
        <w:t xml:space="preserve">Проблема поводження з побутовими відходами має розглядатися як один з визначальних факторів екологічної безпеки, а в плані вибору пріоритетів виходити з оцінки як ресурсного джерела і як екологічно небезпечного чинника. </w:t>
      </w:r>
    </w:p>
    <w:p w:rsidR="00077681" w:rsidRPr="00FC334B" w:rsidRDefault="00077681" w:rsidP="00E930C2">
      <w:pPr>
        <w:spacing w:after="0" w:line="312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35A01">
        <w:rPr>
          <w:rFonts w:ascii="Times New Roman" w:hAnsi="Times New Roman"/>
          <w:sz w:val="28"/>
          <w:szCs w:val="28"/>
          <w:lang w:val="uk-UA"/>
        </w:rPr>
        <w:t>Основною метою</w:t>
      </w:r>
      <w:r w:rsidRPr="0021330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1330B">
        <w:rPr>
          <w:rFonts w:ascii="Times New Roman" w:hAnsi="Times New Roman"/>
          <w:sz w:val="28"/>
          <w:szCs w:val="28"/>
          <w:lang w:val="uk-UA"/>
        </w:rPr>
        <w:t>програми пово</w:t>
      </w:r>
      <w:r>
        <w:rPr>
          <w:rFonts w:ascii="Times New Roman" w:hAnsi="Times New Roman"/>
          <w:sz w:val="28"/>
          <w:szCs w:val="28"/>
          <w:lang w:val="uk-UA"/>
        </w:rPr>
        <w:t xml:space="preserve">дження з побутовими відходами </w:t>
      </w:r>
      <w:r w:rsidRPr="0021330B">
        <w:rPr>
          <w:rFonts w:ascii="Times New Roman" w:hAnsi="Times New Roman"/>
          <w:sz w:val="28"/>
          <w:szCs w:val="28"/>
          <w:lang w:val="uk-UA"/>
        </w:rPr>
        <w:t>на 201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21330B">
        <w:rPr>
          <w:rFonts w:ascii="Times New Roman" w:hAnsi="Times New Roman"/>
          <w:sz w:val="28"/>
          <w:szCs w:val="28"/>
          <w:lang w:val="uk-UA"/>
        </w:rPr>
        <w:t xml:space="preserve"> - 20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Pr="0021330B">
        <w:rPr>
          <w:rFonts w:ascii="Times New Roman" w:hAnsi="Times New Roman"/>
          <w:sz w:val="28"/>
          <w:szCs w:val="28"/>
          <w:lang w:val="uk-UA"/>
        </w:rPr>
        <w:t xml:space="preserve"> роки є зменшення шкідливого впливу відходів на навколишнє приро</w:t>
      </w:r>
      <w:r>
        <w:rPr>
          <w:rFonts w:ascii="Times New Roman" w:hAnsi="Times New Roman"/>
          <w:sz w:val="28"/>
          <w:szCs w:val="28"/>
          <w:lang w:val="uk-UA"/>
        </w:rPr>
        <w:t xml:space="preserve">дне середовище і здоров'я людей шляхом </w:t>
      </w:r>
      <w:r w:rsidRPr="001D2414">
        <w:rPr>
          <w:rFonts w:ascii="Times New Roman" w:hAnsi="Times New Roman"/>
          <w:sz w:val="28"/>
          <w:szCs w:val="28"/>
          <w:lang w:val="uk-UA"/>
        </w:rPr>
        <w:t>впровадження засобів механіз</w:t>
      </w:r>
      <w:r>
        <w:rPr>
          <w:rFonts w:ascii="Times New Roman" w:hAnsi="Times New Roman"/>
          <w:sz w:val="28"/>
          <w:szCs w:val="28"/>
          <w:lang w:val="uk-UA"/>
        </w:rPr>
        <w:t>ації сучасного технічного рівня</w:t>
      </w:r>
      <w:r w:rsidRPr="001D2414">
        <w:rPr>
          <w:rFonts w:ascii="Times New Roman" w:hAnsi="Times New Roman"/>
          <w:sz w:val="28"/>
          <w:szCs w:val="28"/>
          <w:lang w:val="uk-UA"/>
        </w:rPr>
        <w:t xml:space="preserve">, впровадження сучасних підходів та технологій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1D2414">
        <w:rPr>
          <w:rFonts w:ascii="Times New Roman" w:hAnsi="Times New Roman"/>
          <w:sz w:val="28"/>
          <w:szCs w:val="28"/>
          <w:lang w:val="uk-UA"/>
        </w:rPr>
        <w:t xml:space="preserve"> сфері поводження з побутовими відходами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1D241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77681" w:rsidRPr="00535A01" w:rsidRDefault="00077681" w:rsidP="00E930C2">
      <w:pPr>
        <w:spacing w:after="0" w:line="312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bookmarkStart w:id="1" w:name="23"/>
      <w:bookmarkEnd w:id="1"/>
      <w:r w:rsidRPr="00535A01">
        <w:rPr>
          <w:rFonts w:ascii="Times New Roman" w:hAnsi="Times New Roman"/>
          <w:sz w:val="28"/>
          <w:szCs w:val="28"/>
          <w:lang w:val="uk-UA"/>
        </w:rPr>
        <w:t>Основні завдання Програми:</w:t>
      </w:r>
    </w:p>
    <w:p w:rsidR="00077681" w:rsidRPr="00E25776" w:rsidRDefault="00077681" w:rsidP="00E930C2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25776">
        <w:rPr>
          <w:rFonts w:ascii="Times New Roman" w:hAnsi="Times New Roman"/>
          <w:sz w:val="28"/>
          <w:szCs w:val="28"/>
          <w:lang w:val="uk-UA"/>
        </w:rPr>
        <w:t>- зменшення обсягів утворення відходів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077681" w:rsidRPr="00E25776" w:rsidRDefault="00077681" w:rsidP="00E930C2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25776">
        <w:rPr>
          <w:rFonts w:ascii="Times New Roman" w:hAnsi="Times New Roman"/>
          <w:sz w:val="28"/>
          <w:szCs w:val="28"/>
          <w:lang w:val="uk-UA"/>
        </w:rPr>
        <w:t>- впровадження новітніх технологій і сучасних та ефективних засобів механізації;</w:t>
      </w:r>
    </w:p>
    <w:p w:rsidR="00077681" w:rsidRPr="00E25776" w:rsidRDefault="00077681" w:rsidP="00E930C2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25776">
        <w:rPr>
          <w:rFonts w:ascii="Times New Roman" w:hAnsi="Times New Roman"/>
          <w:sz w:val="28"/>
          <w:szCs w:val="28"/>
          <w:lang w:val="uk-UA"/>
        </w:rPr>
        <w:t>- врегулювання тарифів та підвищення рентабельності і ефективності виробничої діяльності;</w:t>
      </w:r>
    </w:p>
    <w:p w:rsidR="00077681" w:rsidRPr="00E25776" w:rsidRDefault="00077681" w:rsidP="00E930C2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25776">
        <w:rPr>
          <w:rFonts w:ascii="Times New Roman" w:hAnsi="Times New Roman"/>
          <w:sz w:val="28"/>
          <w:szCs w:val="28"/>
          <w:lang w:val="uk-UA"/>
        </w:rPr>
        <w:t>- покращення якості і розширення обсягів надання послуг;</w:t>
      </w:r>
    </w:p>
    <w:p w:rsidR="00077681" w:rsidRDefault="00077681" w:rsidP="00E930C2">
      <w:pPr>
        <w:spacing w:after="0" w:line="312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25776">
        <w:rPr>
          <w:rFonts w:ascii="Times New Roman" w:hAnsi="Times New Roman"/>
          <w:sz w:val="28"/>
          <w:szCs w:val="28"/>
          <w:lang w:val="uk-UA"/>
        </w:rPr>
        <w:t xml:space="preserve">- зменшення негативного впливу </w:t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Pr="00E25776">
        <w:rPr>
          <w:rFonts w:ascii="Times New Roman" w:hAnsi="Times New Roman"/>
          <w:sz w:val="28"/>
          <w:szCs w:val="28"/>
          <w:lang w:val="uk-UA"/>
        </w:rPr>
        <w:t>ПВ на довкілля і здоров'я населення.</w:t>
      </w:r>
    </w:p>
    <w:p w:rsidR="00077681" w:rsidRDefault="00077681" w:rsidP="00E930C2">
      <w:pPr>
        <w:spacing w:after="0" w:line="312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Для реалізації поставлених завдань наше підприємство планує виконати переобладнання </w:t>
      </w:r>
      <w:r w:rsidRPr="007746AB">
        <w:rPr>
          <w:rFonts w:ascii="Times New Roman" w:hAnsi="Times New Roman"/>
          <w:sz w:val="28"/>
          <w:szCs w:val="28"/>
          <w:lang w:val="uk-UA"/>
        </w:rPr>
        <w:t xml:space="preserve">асенізаційного автомобіля ЗІЛ- 433362 КО- 503 на </w:t>
      </w:r>
      <w:r>
        <w:rPr>
          <w:rFonts w:ascii="Times New Roman" w:hAnsi="Times New Roman"/>
          <w:sz w:val="28"/>
          <w:szCs w:val="28"/>
          <w:lang w:val="uk-UA"/>
        </w:rPr>
        <w:t>муло</w:t>
      </w:r>
      <w:r w:rsidRPr="007746AB">
        <w:rPr>
          <w:rFonts w:ascii="Times New Roman" w:hAnsi="Times New Roman"/>
          <w:sz w:val="28"/>
          <w:szCs w:val="28"/>
          <w:lang w:val="uk-UA"/>
        </w:rPr>
        <w:t>сос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77681" w:rsidRPr="007746AB" w:rsidRDefault="00077681" w:rsidP="00E930C2">
      <w:pPr>
        <w:spacing w:after="0" w:line="312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Мулосос - це сучасний вид вакуумної спецтехніки, яка призначена для очищення </w:t>
      </w:r>
      <w:r w:rsidRPr="007746AB">
        <w:rPr>
          <w:rFonts w:ascii="Times New Roman" w:hAnsi="Times New Roman"/>
          <w:sz w:val="28"/>
          <w:szCs w:val="28"/>
          <w:lang w:val="uk-UA"/>
        </w:rPr>
        <w:t>колодязів, трубопроводів,</w:t>
      </w:r>
      <w:r>
        <w:rPr>
          <w:rFonts w:ascii="Times New Roman" w:hAnsi="Times New Roman"/>
          <w:sz w:val="28"/>
          <w:szCs w:val="28"/>
          <w:lang w:val="uk-UA"/>
        </w:rPr>
        <w:t xml:space="preserve"> вигрібних ям</w:t>
      </w:r>
      <w:r w:rsidRPr="007746AB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Головна перевага мулососів</w:t>
      </w:r>
      <w:r w:rsidRPr="007746AB">
        <w:rPr>
          <w:rFonts w:ascii="Times New Roman" w:hAnsi="Times New Roman"/>
          <w:sz w:val="28"/>
          <w:szCs w:val="28"/>
          <w:lang w:val="uk-UA"/>
        </w:rPr>
        <w:t xml:space="preserve"> перед асенізаторами - це їх бочка.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746AB">
        <w:rPr>
          <w:rFonts w:ascii="Times New Roman" w:hAnsi="Times New Roman"/>
          <w:sz w:val="28"/>
          <w:szCs w:val="28"/>
          <w:lang w:val="uk-UA"/>
        </w:rPr>
        <w:t>Очищення цистерни може здійснюватися як вібраційним пристроєм, так і водяними струменями. Всередині ж бочка розділена перегородкою на 2 відсік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7746AB">
        <w:rPr>
          <w:rFonts w:ascii="Times New Roman" w:hAnsi="Times New Roman"/>
          <w:sz w:val="28"/>
          <w:szCs w:val="28"/>
          <w:lang w:val="uk-UA"/>
        </w:rPr>
        <w:t xml:space="preserve">. Та частина, що ближче до кабіни шасі, призначена для зберігання чистої води, яка використовується для розм'якшення </w:t>
      </w:r>
      <w:r>
        <w:rPr>
          <w:rFonts w:ascii="Times New Roman" w:hAnsi="Times New Roman"/>
          <w:sz w:val="28"/>
          <w:szCs w:val="28"/>
          <w:lang w:val="uk-UA"/>
        </w:rPr>
        <w:t>злежаного</w:t>
      </w:r>
      <w:r w:rsidRPr="007746AB">
        <w:rPr>
          <w:rFonts w:ascii="Times New Roman" w:hAnsi="Times New Roman"/>
          <w:sz w:val="28"/>
          <w:szCs w:val="28"/>
          <w:lang w:val="uk-UA"/>
        </w:rPr>
        <w:t xml:space="preserve"> бруду і очищення цист</w:t>
      </w:r>
      <w:r>
        <w:rPr>
          <w:rFonts w:ascii="Times New Roman" w:hAnsi="Times New Roman"/>
          <w:sz w:val="28"/>
          <w:szCs w:val="28"/>
          <w:lang w:val="uk-UA"/>
        </w:rPr>
        <w:t xml:space="preserve">ерни. У другий відсік збираються нечистоти, </w:t>
      </w:r>
      <w:r w:rsidRPr="007746AB">
        <w:rPr>
          <w:rFonts w:ascii="Times New Roman" w:hAnsi="Times New Roman"/>
          <w:sz w:val="28"/>
          <w:szCs w:val="28"/>
          <w:lang w:val="uk-UA"/>
        </w:rPr>
        <w:t>мулова маса.</w:t>
      </w:r>
    </w:p>
    <w:p w:rsidR="00077681" w:rsidRPr="00012DFF" w:rsidRDefault="00077681" w:rsidP="00E930C2">
      <w:pPr>
        <w:spacing w:after="0" w:line="312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012DFF">
        <w:rPr>
          <w:rFonts w:ascii="Times New Roman" w:hAnsi="Times New Roman"/>
          <w:sz w:val="28"/>
          <w:szCs w:val="28"/>
          <w:lang w:val="uk-UA"/>
        </w:rPr>
        <w:t>тарі автомобілі не здатні повністю відкачати весь вміст</w:t>
      </w:r>
      <w:r>
        <w:rPr>
          <w:rFonts w:ascii="Times New Roman" w:hAnsi="Times New Roman"/>
          <w:sz w:val="28"/>
          <w:szCs w:val="28"/>
          <w:lang w:val="uk-UA"/>
        </w:rPr>
        <w:t xml:space="preserve"> вигрібної ями, туалету та ін..</w:t>
      </w:r>
      <w:r w:rsidRPr="00012DFF">
        <w:rPr>
          <w:rFonts w:ascii="Times New Roman" w:hAnsi="Times New Roman"/>
          <w:sz w:val="28"/>
          <w:szCs w:val="28"/>
          <w:lang w:val="uk-UA"/>
        </w:rPr>
        <w:t xml:space="preserve">. Вони усувають виключно рідкі стоки, а весь осад цілком зберігається в ямі. За допомогою </w:t>
      </w:r>
      <w:r>
        <w:rPr>
          <w:rFonts w:ascii="Times New Roman" w:hAnsi="Times New Roman"/>
          <w:sz w:val="28"/>
          <w:szCs w:val="28"/>
          <w:lang w:val="uk-UA"/>
        </w:rPr>
        <w:t>му</w:t>
      </w:r>
      <w:r w:rsidRPr="00012DFF">
        <w:rPr>
          <w:rFonts w:ascii="Times New Roman" w:hAnsi="Times New Roman"/>
          <w:sz w:val="28"/>
          <w:szCs w:val="28"/>
          <w:lang w:val="uk-UA"/>
        </w:rPr>
        <w:t xml:space="preserve">лососа здійснюється ефективна чистка </w:t>
      </w:r>
      <w:r>
        <w:rPr>
          <w:rFonts w:ascii="Times New Roman" w:hAnsi="Times New Roman"/>
          <w:sz w:val="28"/>
          <w:szCs w:val="28"/>
          <w:lang w:val="uk-UA"/>
        </w:rPr>
        <w:t>вигрібних ям, туалетів</w:t>
      </w:r>
      <w:r w:rsidRPr="00012DFF">
        <w:rPr>
          <w:rFonts w:ascii="Times New Roman" w:hAnsi="Times New Roman"/>
          <w:sz w:val="28"/>
          <w:szCs w:val="28"/>
          <w:lang w:val="uk-UA"/>
        </w:rPr>
        <w:t xml:space="preserve"> та колодязів від бруду і намул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012DFF">
        <w:rPr>
          <w:rFonts w:ascii="Times New Roman" w:hAnsi="Times New Roman"/>
          <w:sz w:val="28"/>
          <w:szCs w:val="28"/>
          <w:lang w:val="uk-UA"/>
        </w:rPr>
        <w:t>. А</w:t>
      </w:r>
      <w:r>
        <w:rPr>
          <w:rFonts w:ascii="Times New Roman" w:hAnsi="Times New Roman"/>
          <w:sz w:val="28"/>
          <w:szCs w:val="28"/>
          <w:lang w:val="uk-UA"/>
        </w:rPr>
        <w:t>дже не секрет, що від ефективного</w:t>
      </w:r>
      <w:r w:rsidRPr="00012DFF">
        <w:rPr>
          <w:rFonts w:ascii="Times New Roman" w:hAnsi="Times New Roman"/>
          <w:sz w:val="28"/>
          <w:szCs w:val="28"/>
          <w:lang w:val="uk-UA"/>
        </w:rPr>
        <w:t xml:space="preserve"> та якісно</w:t>
      </w:r>
      <w:r>
        <w:rPr>
          <w:rFonts w:ascii="Times New Roman" w:hAnsi="Times New Roman"/>
          <w:sz w:val="28"/>
          <w:szCs w:val="28"/>
          <w:lang w:val="uk-UA"/>
        </w:rPr>
        <w:t>го</w:t>
      </w:r>
      <w:r w:rsidRPr="00012DF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їх </w:t>
      </w:r>
      <w:r w:rsidRPr="00012DFF">
        <w:rPr>
          <w:rFonts w:ascii="Times New Roman" w:hAnsi="Times New Roman"/>
          <w:sz w:val="28"/>
          <w:szCs w:val="28"/>
          <w:lang w:val="uk-UA"/>
        </w:rPr>
        <w:t xml:space="preserve">прочищення безпосередньо залежатиме </w:t>
      </w:r>
      <w:r w:rsidRPr="0021330B">
        <w:rPr>
          <w:rFonts w:ascii="Times New Roman" w:hAnsi="Times New Roman"/>
          <w:sz w:val="28"/>
          <w:szCs w:val="28"/>
          <w:lang w:val="uk-UA"/>
        </w:rPr>
        <w:t>вплив відходів на навколишнє приро</w:t>
      </w:r>
      <w:r>
        <w:rPr>
          <w:rFonts w:ascii="Times New Roman" w:hAnsi="Times New Roman"/>
          <w:sz w:val="28"/>
          <w:szCs w:val="28"/>
          <w:lang w:val="uk-UA"/>
        </w:rPr>
        <w:t>дне середовище і здоров'я людей.</w:t>
      </w:r>
    </w:p>
    <w:p w:rsidR="00077681" w:rsidRDefault="00077681" w:rsidP="00E930C2">
      <w:pPr>
        <w:spacing w:after="0" w:line="312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переваг мулососа можна віднести:</w:t>
      </w:r>
    </w:p>
    <w:p w:rsidR="00077681" w:rsidRDefault="00077681" w:rsidP="00E930C2">
      <w:pPr>
        <w:pStyle w:val="ListParagraph"/>
        <w:numPr>
          <w:ilvl w:val="0"/>
          <w:numId w:val="4"/>
        </w:numPr>
        <w:spacing w:after="0" w:line="312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34135">
        <w:rPr>
          <w:rFonts w:ascii="Times New Roman" w:hAnsi="Times New Roman"/>
          <w:sz w:val="28"/>
          <w:szCs w:val="28"/>
          <w:lang w:val="uk-UA"/>
        </w:rPr>
        <w:t xml:space="preserve">велика потужність; </w:t>
      </w:r>
    </w:p>
    <w:p w:rsidR="00077681" w:rsidRDefault="00077681" w:rsidP="00E930C2">
      <w:pPr>
        <w:pStyle w:val="ListParagraph"/>
        <w:numPr>
          <w:ilvl w:val="0"/>
          <w:numId w:val="4"/>
        </w:numPr>
        <w:spacing w:after="0" w:line="312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34135">
        <w:rPr>
          <w:rFonts w:ascii="Times New Roman" w:hAnsi="Times New Roman"/>
          <w:sz w:val="28"/>
          <w:szCs w:val="28"/>
          <w:lang w:val="uk-UA"/>
        </w:rPr>
        <w:t>-швидк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734135">
        <w:rPr>
          <w:rFonts w:ascii="Times New Roman" w:hAnsi="Times New Roman"/>
          <w:sz w:val="28"/>
          <w:szCs w:val="28"/>
          <w:lang w:val="uk-UA"/>
        </w:rPr>
        <w:t xml:space="preserve"> відкачування рідких побутових відходів на великій відстані (до 40 метрів); </w:t>
      </w:r>
    </w:p>
    <w:p w:rsidR="00077681" w:rsidRDefault="00077681" w:rsidP="00E930C2">
      <w:pPr>
        <w:pStyle w:val="ListParagraph"/>
        <w:spacing w:after="0" w:line="312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734135">
        <w:rPr>
          <w:rFonts w:ascii="Times New Roman" w:hAnsi="Times New Roman"/>
          <w:sz w:val="28"/>
          <w:szCs w:val="28"/>
          <w:lang w:val="uk-UA"/>
        </w:rPr>
        <w:t xml:space="preserve">- можливість відкачування нечистот з великої глибини; </w:t>
      </w:r>
    </w:p>
    <w:p w:rsidR="00077681" w:rsidRDefault="00077681" w:rsidP="00E930C2">
      <w:pPr>
        <w:pStyle w:val="ListParagraph"/>
        <w:spacing w:after="0" w:line="312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734135">
        <w:rPr>
          <w:rFonts w:ascii="Times New Roman" w:hAnsi="Times New Roman"/>
          <w:sz w:val="28"/>
          <w:szCs w:val="28"/>
          <w:lang w:val="uk-UA"/>
        </w:rPr>
        <w:t>- місткий резервуар для відходів;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77681" w:rsidRDefault="00077681" w:rsidP="00E930C2">
      <w:pPr>
        <w:pStyle w:val="ListParagraph"/>
        <w:spacing w:after="0" w:line="312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734135">
        <w:rPr>
          <w:rFonts w:ascii="Times New Roman" w:hAnsi="Times New Roman"/>
          <w:sz w:val="28"/>
          <w:szCs w:val="28"/>
          <w:lang w:val="uk-UA"/>
        </w:rPr>
        <w:t>наявність обладнання для розмиття мулу і промивання каналізаційної системи.</w:t>
      </w:r>
    </w:p>
    <w:p w:rsidR="00077681" w:rsidRPr="00F314C2" w:rsidRDefault="00077681" w:rsidP="00E930C2">
      <w:pPr>
        <w:pStyle w:val="ListParagraph"/>
        <w:spacing w:after="0" w:line="312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Протягом 2014 року, згідно річного плану надання послуг по вивозу рідких побутових відходів в м. Лубни по ЛКЖЕУ на 2014 рік, планується </w:t>
      </w:r>
      <w:r w:rsidRPr="00F11D84">
        <w:rPr>
          <w:rFonts w:ascii="Times New Roman" w:hAnsi="Times New Roman"/>
          <w:sz w:val="28"/>
          <w:szCs w:val="28"/>
          <w:lang w:val="uk-UA"/>
        </w:rPr>
        <w:t xml:space="preserve">здійснити вивезення </w:t>
      </w:r>
      <w:smartTag w:uri="urn:schemas-microsoft-com:office:smarttags" w:element="metricconverter">
        <w:smartTagPr>
          <w:attr w:name="ProductID" w:val="7734 м3"/>
        </w:smartTagPr>
        <w:r w:rsidRPr="00F11D84">
          <w:rPr>
            <w:rFonts w:ascii="Times New Roman" w:hAnsi="Times New Roman"/>
            <w:sz w:val="28"/>
            <w:szCs w:val="28"/>
            <w:lang w:val="uk-UA"/>
          </w:rPr>
          <w:t>7734 м</w:t>
        </w:r>
        <w:r w:rsidRPr="00F11D84">
          <w:rPr>
            <w:rFonts w:ascii="Times New Roman" w:hAnsi="Times New Roman"/>
            <w:sz w:val="28"/>
            <w:szCs w:val="28"/>
            <w:vertAlign w:val="superscript"/>
            <w:lang w:val="uk-UA"/>
          </w:rPr>
          <w:t>3</w:t>
        </w:r>
      </w:smartTag>
      <w:r w:rsidRPr="00F11D84">
        <w:rPr>
          <w:rFonts w:ascii="Times New Roman" w:hAnsi="Times New Roman"/>
          <w:sz w:val="28"/>
          <w:szCs w:val="28"/>
          <w:lang w:val="uk-UA"/>
        </w:rPr>
        <w:t xml:space="preserve"> рідких нечистот від мешканців м. Лубни.</w:t>
      </w:r>
      <w:r>
        <w:rPr>
          <w:rFonts w:ascii="Times New Roman" w:hAnsi="Times New Roman"/>
          <w:sz w:val="28"/>
          <w:szCs w:val="28"/>
          <w:lang w:val="uk-UA"/>
        </w:rPr>
        <w:t xml:space="preserve"> В подальшому планується вивезення рідких нечистот на рівні не менше ніж у 2014 році. Щорічно від надання даної послуги планується отримання прибутку в розмірі 24439 грн. на рік, частину якого буде спрямовано на сплату податку на прибуток (4399 грн.) та частину на </w:t>
      </w:r>
      <w:r w:rsidRPr="00F314C2">
        <w:rPr>
          <w:rFonts w:ascii="Times New Roman" w:hAnsi="Times New Roman"/>
          <w:sz w:val="28"/>
          <w:szCs w:val="28"/>
          <w:lang w:val="uk-UA"/>
        </w:rPr>
        <w:t>п</w:t>
      </w:r>
      <w:r w:rsidRPr="00F314C2">
        <w:rPr>
          <w:rFonts w:ascii="Times New Roman" w:hAnsi="Times New Roman"/>
          <w:sz w:val="28"/>
          <w:szCs w:val="28"/>
        </w:rPr>
        <w:t>ереобладнання асенізаційного автомобіля на мулосос</w:t>
      </w:r>
      <w:r>
        <w:rPr>
          <w:rFonts w:ascii="Times New Roman" w:hAnsi="Times New Roman"/>
          <w:sz w:val="28"/>
          <w:szCs w:val="28"/>
          <w:lang w:val="uk-UA"/>
        </w:rPr>
        <w:t xml:space="preserve"> (20040 грн.).</w:t>
      </w:r>
    </w:p>
    <w:p w:rsidR="00077681" w:rsidRDefault="00077681" w:rsidP="00E930C2">
      <w:pPr>
        <w:spacing w:after="0" w:line="312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34135">
        <w:rPr>
          <w:rFonts w:ascii="Times New Roman" w:hAnsi="Times New Roman"/>
          <w:bCs/>
          <w:iCs/>
          <w:sz w:val="28"/>
          <w:szCs w:val="28"/>
          <w:lang w:val="uk-UA"/>
        </w:rPr>
        <w:t>Останнім часом Лубенським КЖЕУ проводиться значна робота по економії енергоресурсів та покращенн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ю</w:t>
      </w:r>
      <w:r w:rsidRPr="00734135">
        <w:rPr>
          <w:rFonts w:ascii="Times New Roman" w:hAnsi="Times New Roman"/>
          <w:bCs/>
          <w:iCs/>
          <w:sz w:val="28"/>
          <w:szCs w:val="28"/>
          <w:lang w:val="uk-UA"/>
        </w:rPr>
        <w:t xml:space="preserve"> виробничої діяльності, а переобладнання одного з автомобілів дозволить </w:t>
      </w:r>
      <w:r w:rsidRPr="00734135">
        <w:rPr>
          <w:rFonts w:ascii="Times New Roman" w:hAnsi="Times New Roman"/>
          <w:sz w:val="28"/>
          <w:szCs w:val="28"/>
          <w:lang w:val="uk-UA"/>
        </w:rPr>
        <w:t>підвищити продуктивність робіт, економити паливно-мастильні матеріали і скорочувати трудові витрати.</w:t>
      </w:r>
    </w:p>
    <w:p w:rsidR="00077681" w:rsidRDefault="00077681" w:rsidP="00E930C2">
      <w:pPr>
        <w:spacing w:after="0" w:line="312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Інвестиційна програма фінансується за рахунок надходження коштів, отриманих від прибутку з надання послуг з вивезення рідких побутових відходів.</w:t>
      </w:r>
    </w:p>
    <w:p w:rsidR="00077681" w:rsidRDefault="00077681" w:rsidP="00734135">
      <w:pPr>
        <w:spacing w:after="0" w:line="319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77681" w:rsidRDefault="00077681" w:rsidP="00734135">
      <w:pPr>
        <w:spacing w:after="0" w:line="319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77681" w:rsidRDefault="00077681" w:rsidP="00734135">
      <w:pPr>
        <w:spacing w:after="0" w:line="319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77681" w:rsidRPr="00734135" w:rsidRDefault="00077681" w:rsidP="00F400FE">
      <w:pPr>
        <w:spacing w:after="0" w:line="319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                                                              І. І. Карпець</w:t>
      </w:r>
    </w:p>
    <w:sectPr w:rsidR="00077681" w:rsidRPr="00734135" w:rsidSect="00090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81824"/>
    <w:multiLevelType w:val="multilevel"/>
    <w:tmpl w:val="AD6A3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1F2715"/>
    <w:multiLevelType w:val="multilevel"/>
    <w:tmpl w:val="D7B84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D111F1"/>
    <w:multiLevelType w:val="multilevel"/>
    <w:tmpl w:val="FB386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CA09F9"/>
    <w:multiLevelType w:val="hybridMultilevel"/>
    <w:tmpl w:val="70CCB7D8"/>
    <w:lvl w:ilvl="0" w:tplc="43E63A9A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07D7"/>
    <w:rsid w:val="00012DFF"/>
    <w:rsid w:val="00012FBE"/>
    <w:rsid w:val="00026C3A"/>
    <w:rsid w:val="00063265"/>
    <w:rsid w:val="00077681"/>
    <w:rsid w:val="00090407"/>
    <w:rsid w:val="00122520"/>
    <w:rsid w:val="001D2414"/>
    <w:rsid w:val="001F1D73"/>
    <w:rsid w:val="0020010C"/>
    <w:rsid w:val="0021330B"/>
    <w:rsid w:val="002A4F6E"/>
    <w:rsid w:val="002B1197"/>
    <w:rsid w:val="003307D7"/>
    <w:rsid w:val="00335B5F"/>
    <w:rsid w:val="003574FC"/>
    <w:rsid w:val="00373D8F"/>
    <w:rsid w:val="004E6F55"/>
    <w:rsid w:val="00535A01"/>
    <w:rsid w:val="00547621"/>
    <w:rsid w:val="005828B5"/>
    <w:rsid w:val="005C2E34"/>
    <w:rsid w:val="005D34B4"/>
    <w:rsid w:val="006425CF"/>
    <w:rsid w:val="006B2E35"/>
    <w:rsid w:val="007162F5"/>
    <w:rsid w:val="0072208D"/>
    <w:rsid w:val="00734135"/>
    <w:rsid w:val="007746AB"/>
    <w:rsid w:val="007855BF"/>
    <w:rsid w:val="00AB507D"/>
    <w:rsid w:val="00AB6463"/>
    <w:rsid w:val="00AB6BFB"/>
    <w:rsid w:val="00AC3CC6"/>
    <w:rsid w:val="00C56EBF"/>
    <w:rsid w:val="00C73B1A"/>
    <w:rsid w:val="00CB434C"/>
    <w:rsid w:val="00CF0D08"/>
    <w:rsid w:val="00CF3ADA"/>
    <w:rsid w:val="00DD5212"/>
    <w:rsid w:val="00DF334C"/>
    <w:rsid w:val="00E00AAC"/>
    <w:rsid w:val="00E25776"/>
    <w:rsid w:val="00E27941"/>
    <w:rsid w:val="00E63E7C"/>
    <w:rsid w:val="00E930C2"/>
    <w:rsid w:val="00F11D84"/>
    <w:rsid w:val="00F314C2"/>
    <w:rsid w:val="00F400FE"/>
    <w:rsid w:val="00F517D9"/>
    <w:rsid w:val="00F60560"/>
    <w:rsid w:val="00F80B2A"/>
    <w:rsid w:val="00FC3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407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E00AA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7855B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00AAC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855BF"/>
    <w:rPr>
      <w:rFonts w:ascii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rsid w:val="001D24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romotext">
    <w:name w:val="promo_text"/>
    <w:basedOn w:val="Normal"/>
    <w:uiPriority w:val="99"/>
    <w:rsid w:val="00CF3A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CF3ADA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CF0D08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734135"/>
    <w:pPr>
      <w:widowControl w:val="0"/>
      <w:suppressAutoHyphens/>
      <w:spacing w:after="120" w:line="240" w:lineRule="auto"/>
    </w:pPr>
    <w:rPr>
      <w:rFonts w:ascii="Times New Roman" w:hAnsi="Times New Roman"/>
      <w:kern w:val="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34135"/>
    <w:rPr>
      <w:rFonts w:ascii="Times New Roman" w:hAnsi="Times New Roman"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3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3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3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468</TotalTime>
  <Pages>4</Pages>
  <Words>786</Words>
  <Characters>4483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НФ</cp:lastModifiedBy>
  <cp:revision>19</cp:revision>
  <cp:lastPrinted>2014-08-29T11:02:00Z</cp:lastPrinted>
  <dcterms:created xsi:type="dcterms:W3CDTF">2014-08-21T07:38:00Z</dcterms:created>
  <dcterms:modified xsi:type="dcterms:W3CDTF">2014-08-29T11:02:00Z</dcterms:modified>
</cp:coreProperties>
</file>